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F33DB" w14:textId="77777777" w:rsidR="00834491" w:rsidRDefault="00834491" w:rsidP="00834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Dionysia FEDEON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fl.1452)</w:t>
      </w:r>
    </w:p>
    <w:p w14:paraId="11253A7E" w14:textId="77777777" w:rsidR="00834491" w:rsidRDefault="00834491" w:rsidP="008344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41B6C2" w14:textId="77777777" w:rsidR="00834491" w:rsidRDefault="00834491" w:rsidP="008344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0D1926" w14:textId="77777777" w:rsidR="00834491" w:rsidRDefault="00834491" w:rsidP="00834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</w:t>
      </w:r>
      <w:r>
        <w:rPr>
          <w:rFonts w:ascii="Times New Roman" w:hAnsi="Times New Roman" w:cs="Times New Roman"/>
          <w:sz w:val="24"/>
          <w:szCs w:val="24"/>
        </w:rPr>
        <w:tab/>
        <w:t>1452</w:t>
      </w:r>
      <w:r>
        <w:rPr>
          <w:rFonts w:ascii="Times New Roman" w:hAnsi="Times New Roman" w:cs="Times New Roman"/>
          <w:sz w:val="24"/>
          <w:szCs w:val="24"/>
        </w:rPr>
        <w:tab/>
        <w:t xml:space="preserve">She held lands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Tannington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</w:t>
      </w:r>
    </w:p>
    <w:p w14:paraId="718ABD7D" w14:textId="77777777" w:rsidR="00834491" w:rsidRDefault="00834491" w:rsidP="00834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D7251">
          <w:rPr>
            <w:rStyle w:val="Hyperlink"/>
            <w:rFonts w:ascii="Times New Roman" w:hAnsi="Times New Roman" w:cs="Times New Roman"/>
            <w:sz w:val="24"/>
            <w:szCs w:val="24"/>
          </w:rPr>
          <w:t>www.suffolkarchives.co.uk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FC 93/L/1/3)</w:t>
      </w:r>
    </w:p>
    <w:p w14:paraId="729459D2" w14:textId="77777777" w:rsidR="00834491" w:rsidRDefault="00834491" w:rsidP="008344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46BF68" w14:textId="77777777" w:rsidR="00834491" w:rsidRDefault="00834491" w:rsidP="008344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29C4D5" w14:textId="77777777" w:rsidR="00834491" w:rsidRDefault="00834491" w:rsidP="00834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2022</w:t>
      </w:r>
    </w:p>
    <w:p w14:paraId="1117CA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6EECC" w14:textId="77777777" w:rsidR="00834491" w:rsidRDefault="00834491" w:rsidP="009139A6">
      <w:r>
        <w:separator/>
      </w:r>
    </w:p>
  </w:endnote>
  <w:endnote w:type="continuationSeparator" w:id="0">
    <w:p w14:paraId="32C12BF2" w14:textId="77777777" w:rsidR="00834491" w:rsidRDefault="008344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09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1E1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2F1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F1D22" w14:textId="77777777" w:rsidR="00834491" w:rsidRDefault="00834491" w:rsidP="009139A6">
      <w:r>
        <w:separator/>
      </w:r>
    </w:p>
  </w:footnote>
  <w:footnote w:type="continuationSeparator" w:id="0">
    <w:p w14:paraId="0429D668" w14:textId="77777777" w:rsidR="00834491" w:rsidRDefault="008344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0A0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132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FFE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491"/>
    <w:rsid w:val="000666E0"/>
    <w:rsid w:val="002510B7"/>
    <w:rsid w:val="005C130B"/>
    <w:rsid w:val="00826F5C"/>
    <w:rsid w:val="00834491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C95D3"/>
  <w15:chartTrackingRefBased/>
  <w15:docId w15:val="{43C29A36-9117-45AF-814D-11164F136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344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uffolkarchives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2022-03-24T20:03:00Z</dcterms:created>
  <dcterms:modified xsi:type="dcterms:W3CDTF">2022-03-24T20:04:00Z</dcterms:modified>
</cp:coreProperties>
</file>